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2558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HENDYNG</w:t>
      </w:r>
      <w:r>
        <w:rPr>
          <w:rFonts w:ascii="Times New Roman" w:hAnsi="Times New Roman" w:cs="Times New Roman"/>
          <w:sz w:val="24"/>
          <w:szCs w:val="24"/>
        </w:rPr>
        <w:t xml:space="preserve">      (fl.1400)</w:t>
      </w:r>
    </w:p>
    <w:p w14:paraId="004EA5E5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EFEA8" w14:textId="7A8CAAC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42078" w14:textId="77777777" w:rsidR="00CC27F0" w:rsidRDefault="00CC27F0" w:rsidP="00CC27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Leominster,</w:t>
      </w:r>
    </w:p>
    <w:p w14:paraId="19AE81A6" w14:textId="77777777" w:rsidR="00CC27F0" w:rsidRDefault="00CC27F0" w:rsidP="00CC27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Herefordshire, into lands of Sir Brian de Cornwaille(q.v.).</w:t>
      </w:r>
    </w:p>
    <w:p w14:paraId="01809300" w14:textId="54816291" w:rsidR="00CC27F0" w:rsidRDefault="00CC27F0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eCIPM 18-60)</w:t>
      </w:r>
    </w:p>
    <w:p w14:paraId="5FBC6346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Leominster, </w:t>
      </w:r>
    </w:p>
    <w:p w14:paraId="59396066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Herefordshire, into lands of Elizabeth de Penbrugge(q.v.).</w:t>
      </w:r>
    </w:p>
    <w:p w14:paraId="09341F72" w14:textId="42647741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eCIPM 18-58)</w:t>
      </w:r>
    </w:p>
    <w:p w14:paraId="233FD740" w14:textId="77777777" w:rsidR="00CC27F0" w:rsidRDefault="00CC27F0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70B97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47C05" w14:textId="77777777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68F54" w14:textId="02AF3B55" w:rsidR="00040D37" w:rsidRDefault="00040D37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1783D983" w14:textId="5597F5CB" w:rsidR="00CC27F0" w:rsidRDefault="00CC27F0" w:rsidP="00040D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August 2022</w:t>
      </w:r>
    </w:p>
    <w:p w14:paraId="1C7135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2A17" w14:textId="77777777" w:rsidR="00D16C70" w:rsidRDefault="00D16C70" w:rsidP="009139A6">
      <w:r>
        <w:separator/>
      </w:r>
    </w:p>
  </w:endnote>
  <w:endnote w:type="continuationSeparator" w:id="0">
    <w:p w14:paraId="3AEE6958" w14:textId="77777777" w:rsidR="00D16C70" w:rsidRDefault="00D16C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A5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6F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785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0F333" w14:textId="77777777" w:rsidR="00D16C70" w:rsidRDefault="00D16C70" w:rsidP="009139A6">
      <w:r>
        <w:separator/>
      </w:r>
    </w:p>
  </w:footnote>
  <w:footnote w:type="continuationSeparator" w:id="0">
    <w:p w14:paraId="47CA367E" w14:textId="77777777" w:rsidR="00D16C70" w:rsidRDefault="00D16C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A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52C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65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D37"/>
    <w:rsid w:val="00040D3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27F0"/>
    <w:rsid w:val="00D16C7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DA7EE"/>
  <w15:chartTrackingRefBased/>
  <w15:docId w15:val="{48160AF2-39F0-499A-9A83-81B18EBD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0D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2022-02-21T12:35:00Z</dcterms:created>
  <dcterms:modified xsi:type="dcterms:W3CDTF">2022-08-02T15:52:00Z</dcterms:modified>
</cp:coreProperties>
</file>